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5702" w14:textId="77777777" w:rsidR="00F854BC" w:rsidRDefault="00F854BC" w:rsidP="00F854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FREPURS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6AC6CD41" w14:textId="77777777" w:rsidR="00F854BC" w:rsidRDefault="00F854BC" w:rsidP="00F854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Bedford. Mercer.</w:t>
      </w:r>
    </w:p>
    <w:p w14:paraId="67BD152C" w14:textId="77777777" w:rsidR="00F854BC" w:rsidRDefault="00F854BC" w:rsidP="00F854BC">
      <w:pPr>
        <w:pStyle w:val="NoSpacing"/>
        <w:rPr>
          <w:rFonts w:cs="Times New Roman"/>
          <w:szCs w:val="24"/>
        </w:rPr>
      </w:pPr>
    </w:p>
    <w:p w14:paraId="5BE21BD0" w14:textId="77777777" w:rsidR="00F854BC" w:rsidRDefault="00F854BC" w:rsidP="00F854BC">
      <w:pPr>
        <w:pStyle w:val="NoSpacing"/>
        <w:rPr>
          <w:rFonts w:cs="Times New Roman"/>
          <w:szCs w:val="24"/>
        </w:rPr>
      </w:pPr>
    </w:p>
    <w:p w14:paraId="0C51EACF" w14:textId="77777777" w:rsidR="00F854BC" w:rsidRDefault="00F854BC" w:rsidP="00F854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John Mowbray, 2</w:t>
      </w:r>
      <w:r w:rsidRPr="00F97868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Duke of Norfolk(q.v.), brought a plaint of trespass and</w:t>
      </w:r>
    </w:p>
    <w:p w14:paraId="3DA9BE6C" w14:textId="77777777" w:rsidR="00F854BC" w:rsidRDefault="00F854BC" w:rsidP="00F854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fishing against him and six others.</w:t>
      </w:r>
    </w:p>
    <w:p w14:paraId="33FB0A0E" w14:textId="77777777" w:rsidR="00F854BC" w:rsidRDefault="00F854BC" w:rsidP="00F854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40BD863D" w14:textId="77777777" w:rsidR="00F854BC" w:rsidRDefault="00F854BC" w:rsidP="00F854BC">
      <w:pPr>
        <w:pStyle w:val="NoSpacing"/>
        <w:rPr>
          <w:rFonts w:cs="Times New Roman"/>
          <w:szCs w:val="24"/>
        </w:rPr>
      </w:pPr>
    </w:p>
    <w:p w14:paraId="41D3B31E" w14:textId="77777777" w:rsidR="00F854BC" w:rsidRDefault="00F854BC" w:rsidP="00F854BC">
      <w:pPr>
        <w:pStyle w:val="NoSpacing"/>
        <w:rPr>
          <w:rFonts w:cs="Times New Roman"/>
          <w:szCs w:val="24"/>
        </w:rPr>
      </w:pPr>
    </w:p>
    <w:p w14:paraId="718B6162" w14:textId="77777777" w:rsidR="00F854BC" w:rsidRDefault="00F854BC" w:rsidP="00F854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2023</w:t>
      </w:r>
    </w:p>
    <w:p w14:paraId="37E5DC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D176E" w14:textId="77777777" w:rsidR="00F854BC" w:rsidRDefault="00F854BC" w:rsidP="009139A6">
      <w:r>
        <w:separator/>
      </w:r>
    </w:p>
  </w:endnote>
  <w:endnote w:type="continuationSeparator" w:id="0">
    <w:p w14:paraId="602B7E2B" w14:textId="77777777" w:rsidR="00F854BC" w:rsidRDefault="00F854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AD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49B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46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5E139" w14:textId="77777777" w:rsidR="00F854BC" w:rsidRDefault="00F854BC" w:rsidP="009139A6">
      <w:r>
        <w:separator/>
      </w:r>
    </w:p>
  </w:footnote>
  <w:footnote w:type="continuationSeparator" w:id="0">
    <w:p w14:paraId="0BFA62C5" w14:textId="77777777" w:rsidR="00F854BC" w:rsidRDefault="00F854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30C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75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4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B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CC282"/>
  <w15:chartTrackingRefBased/>
  <w15:docId w15:val="{75BA0C61-BDB3-4FB9-B46B-2A642BDB3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854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2023-06-20T08:29:00Z</dcterms:created>
  <dcterms:modified xsi:type="dcterms:W3CDTF">2023-06-20T08:29:00Z</dcterms:modified>
</cp:coreProperties>
</file>